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332" w:rsidRDefault="00395332" w:rsidP="007D4A45">
      <w:pPr>
        <w:pStyle w:val="titlep"/>
      </w:pPr>
      <w:r>
        <w:t>РЕЕСТР ПУСТУЮЩИХ ДОМОВ</w:t>
      </w:r>
    </w:p>
    <w:p w:rsidR="00395332" w:rsidRPr="007D4A45" w:rsidRDefault="00395332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395332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95332" w:rsidRPr="00BB55A1" w:rsidRDefault="0039533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95332" w:rsidRPr="00BB55A1" w:rsidRDefault="0039533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395332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89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39533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39533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Степаненки</w:t>
            </w:r>
          </w:p>
        </w:tc>
      </w:tr>
      <w:tr w:rsidR="00395332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395332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улица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994E39" w:rsidRDefault="0039533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Новая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lang w:eastAsia="en-US"/>
              </w:rPr>
              <w:t>18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39533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39533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395332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95332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28,0</w:t>
            </w:r>
            <w:r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6,0х5,0 </w:t>
            </w:r>
            <w:r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1971</w:t>
            </w:r>
            <w:r w:rsidRPr="00BB55A1">
              <w:rPr>
                <w:i/>
                <w:lang w:eastAsia="en-US"/>
              </w:rPr>
              <w:t>год</w:t>
            </w:r>
          </w:p>
        </w:tc>
      </w:tr>
      <w:tr w:rsidR="00395332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395332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39533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39533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95332" w:rsidRPr="00BB55A1" w:rsidRDefault="00395332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Хозяйственные постройки отсутствуют</w:t>
            </w:r>
          </w:p>
        </w:tc>
      </w:tr>
      <w:tr w:rsidR="0039533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39533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39533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395332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39533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395332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95332" w:rsidRPr="00BB55A1" w:rsidRDefault="0039533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0,2</w:t>
            </w:r>
            <w:r w:rsidRPr="00BB55A1">
              <w:rPr>
                <w:i/>
                <w:lang w:eastAsia="en-US"/>
              </w:rPr>
              <w:t>га</w:t>
            </w:r>
          </w:p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95332" w:rsidRPr="00BB55A1" w:rsidRDefault="0039533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39533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39533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Гурко Леонид Фёдорович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3E2991" w:rsidRDefault="0039533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39533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39533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6 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39533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39533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39533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9533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9533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9533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9533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9533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9533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9533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9533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9533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9533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9533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9533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9533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9533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39533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95332" w:rsidRPr="00BB55A1" w:rsidRDefault="0039533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95332" w:rsidRPr="00BB55A1" w:rsidRDefault="0039533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95332" w:rsidRPr="00BB55A1" w:rsidRDefault="0039533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95332" w:rsidRPr="00BB55A1" w:rsidRDefault="0039533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39533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16.07.2021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479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19.07.2021</w:t>
            </w:r>
          </w:p>
        </w:tc>
      </w:tr>
      <w:tr w:rsidR="0039533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39533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39533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9533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9533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9533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39533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95332" w:rsidRPr="00BB55A1" w:rsidRDefault="0039533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95332" w:rsidRPr="00BB55A1" w:rsidRDefault="0039533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95332" w:rsidRPr="00BB55A1" w:rsidRDefault="0039533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95332" w:rsidRPr="00BB55A1" w:rsidRDefault="0039533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39533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9533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9533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9533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95332" w:rsidRPr="00BB55A1" w:rsidRDefault="0039533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395332" w:rsidRDefault="00395332" w:rsidP="00992231">
      <w:pPr>
        <w:pStyle w:val="endform"/>
        <w:ind w:firstLine="0"/>
      </w:pPr>
    </w:p>
    <w:sectPr w:rsidR="00395332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02352"/>
    <w:rsid w:val="000125B9"/>
    <w:rsid w:val="0002510D"/>
    <w:rsid w:val="00025FD4"/>
    <w:rsid w:val="00037B1E"/>
    <w:rsid w:val="00043BF5"/>
    <w:rsid w:val="00045BE1"/>
    <w:rsid w:val="00054DB2"/>
    <w:rsid w:val="0006355E"/>
    <w:rsid w:val="000729A5"/>
    <w:rsid w:val="00074CD4"/>
    <w:rsid w:val="0007753D"/>
    <w:rsid w:val="000923F6"/>
    <w:rsid w:val="000D1319"/>
    <w:rsid w:val="000F6252"/>
    <w:rsid w:val="00120B48"/>
    <w:rsid w:val="00141418"/>
    <w:rsid w:val="00165691"/>
    <w:rsid w:val="00176EC0"/>
    <w:rsid w:val="0018525E"/>
    <w:rsid w:val="00196A18"/>
    <w:rsid w:val="001E1AAC"/>
    <w:rsid w:val="0021386B"/>
    <w:rsid w:val="00224C34"/>
    <w:rsid w:val="0024094A"/>
    <w:rsid w:val="00254586"/>
    <w:rsid w:val="00262BAD"/>
    <w:rsid w:val="002B520C"/>
    <w:rsid w:val="002D67D0"/>
    <w:rsid w:val="002E52CA"/>
    <w:rsid w:val="002F6EEF"/>
    <w:rsid w:val="002F6FEB"/>
    <w:rsid w:val="00312B31"/>
    <w:rsid w:val="003141E2"/>
    <w:rsid w:val="00337099"/>
    <w:rsid w:val="0034494E"/>
    <w:rsid w:val="00345139"/>
    <w:rsid w:val="00346547"/>
    <w:rsid w:val="0035413C"/>
    <w:rsid w:val="00354EEA"/>
    <w:rsid w:val="0035686E"/>
    <w:rsid w:val="00356BDB"/>
    <w:rsid w:val="00364CB6"/>
    <w:rsid w:val="00385B9A"/>
    <w:rsid w:val="00395332"/>
    <w:rsid w:val="003B6F2A"/>
    <w:rsid w:val="003C66DA"/>
    <w:rsid w:val="003C6C2D"/>
    <w:rsid w:val="003E2991"/>
    <w:rsid w:val="004038B9"/>
    <w:rsid w:val="0041351C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A66E4"/>
    <w:rsid w:val="004C438C"/>
    <w:rsid w:val="004D0704"/>
    <w:rsid w:val="004E61E6"/>
    <w:rsid w:val="00500479"/>
    <w:rsid w:val="00504B03"/>
    <w:rsid w:val="00505435"/>
    <w:rsid w:val="00505A2F"/>
    <w:rsid w:val="00515F1D"/>
    <w:rsid w:val="00536AAC"/>
    <w:rsid w:val="005668F0"/>
    <w:rsid w:val="0057625A"/>
    <w:rsid w:val="00581533"/>
    <w:rsid w:val="00595722"/>
    <w:rsid w:val="005B7416"/>
    <w:rsid w:val="005F6589"/>
    <w:rsid w:val="005F7324"/>
    <w:rsid w:val="00607DFA"/>
    <w:rsid w:val="00632533"/>
    <w:rsid w:val="006362C4"/>
    <w:rsid w:val="006550B7"/>
    <w:rsid w:val="00685563"/>
    <w:rsid w:val="00687333"/>
    <w:rsid w:val="006C505D"/>
    <w:rsid w:val="006F4FC6"/>
    <w:rsid w:val="007407D0"/>
    <w:rsid w:val="00776853"/>
    <w:rsid w:val="007800F4"/>
    <w:rsid w:val="00797501"/>
    <w:rsid w:val="007A5807"/>
    <w:rsid w:val="007A6BF6"/>
    <w:rsid w:val="007D4A45"/>
    <w:rsid w:val="007F411C"/>
    <w:rsid w:val="008213C9"/>
    <w:rsid w:val="008447DE"/>
    <w:rsid w:val="00845E38"/>
    <w:rsid w:val="00856A81"/>
    <w:rsid w:val="00873192"/>
    <w:rsid w:val="00886F91"/>
    <w:rsid w:val="008B04E2"/>
    <w:rsid w:val="008B5D9A"/>
    <w:rsid w:val="008B74A1"/>
    <w:rsid w:val="008C2A8B"/>
    <w:rsid w:val="008C4F3C"/>
    <w:rsid w:val="008C7EA6"/>
    <w:rsid w:val="008D6FFE"/>
    <w:rsid w:val="008E2518"/>
    <w:rsid w:val="008E47EA"/>
    <w:rsid w:val="008E589A"/>
    <w:rsid w:val="00906CA3"/>
    <w:rsid w:val="009073BF"/>
    <w:rsid w:val="00922CB7"/>
    <w:rsid w:val="00926444"/>
    <w:rsid w:val="00926CAE"/>
    <w:rsid w:val="00927A6A"/>
    <w:rsid w:val="009349F8"/>
    <w:rsid w:val="00942C58"/>
    <w:rsid w:val="009632B4"/>
    <w:rsid w:val="00973E03"/>
    <w:rsid w:val="00992231"/>
    <w:rsid w:val="00994E39"/>
    <w:rsid w:val="009A37CE"/>
    <w:rsid w:val="009A43ED"/>
    <w:rsid w:val="009B49BC"/>
    <w:rsid w:val="009C7339"/>
    <w:rsid w:val="009F1D7B"/>
    <w:rsid w:val="00A20DC7"/>
    <w:rsid w:val="00A62FB0"/>
    <w:rsid w:val="00A6507F"/>
    <w:rsid w:val="00A8020A"/>
    <w:rsid w:val="00AB0F7B"/>
    <w:rsid w:val="00AD054E"/>
    <w:rsid w:val="00AD3E91"/>
    <w:rsid w:val="00B26411"/>
    <w:rsid w:val="00B3512F"/>
    <w:rsid w:val="00B741DE"/>
    <w:rsid w:val="00B80D1F"/>
    <w:rsid w:val="00B876E4"/>
    <w:rsid w:val="00BB55A1"/>
    <w:rsid w:val="00BC6323"/>
    <w:rsid w:val="00BD3207"/>
    <w:rsid w:val="00BF42E8"/>
    <w:rsid w:val="00BF7DCB"/>
    <w:rsid w:val="00C17C34"/>
    <w:rsid w:val="00C266B3"/>
    <w:rsid w:val="00C555EC"/>
    <w:rsid w:val="00C73153"/>
    <w:rsid w:val="00C85965"/>
    <w:rsid w:val="00CB284F"/>
    <w:rsid w:val="00CB329A"/>
    <w:rsid w:val="00CB6FE1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F1A08"/>
    <w:rsid w:val="00E06027"/>
    <w:rsid w:val="00E22C49"/>
    <w:rsid w:val="00E26022"/>
    <w:rsid w:val="00E57D58"/>
    <w:rsid w:val="00E71E6C"/>
    <w:rsid w:val="00E8638A"/>
    <w:rsid w:val="00EA617A"/>
    <w:rsid w:val="00EB51C0"/>
    <w:rsid w:val="00ED4A46"/>
    <w:rsid w:val="00EE7289"/>
    <w:rsid w:val="00F04047"/>
    <w:rsid w:val="00F12995"/>
    <w:rsid w:val="00F14F41"/>
    <w:rsid w:val="00F208B8"/>
    <w:rsid w:val="00F571CB"/>
    <w:rsid w:val="00F578C2"/>
    <w:rsid w:val="00F60253"/>
    <w:rsid w:val="00F857C8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65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630</Words>
  <Characters>3592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subject/>
  <dc:creator>отдел жкх</dc:creator>
  <cp:keywords/>
  <dc:description/>
  <cp:lastModifiedBy>comp</cp:lastModifiedBy>
  <cp:revision>3</cp:revision>
  <cp:lastPrinted>2019-02-04T09:58:00Z</cp:lastPrinted>
  <dcterms:created xsi:type="dcterms:W3CDTF">2007-10-29T07:57:00Z</dcterms:created>
  <dcterms:modified xsi:type="dcterms:W3CDTF">2007-10-29T08:25:00Z</dcterms:modified>
</cp:coreProperties>
</file>